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95DB6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DOLFYN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A6D0BF3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Husbandman.</w:t>
      </w:r>
    </w:p>
    <w:p w14:paraId="0470346F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</w:p>
    <w:p w14:paraId="5F9840EB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</w:p>
    <w:p w14:paraId="6EFF52DB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Henry Unknown(q.v.) brought a plaint of debt against him and </w:t>
      </w:r>
      <w:proofErr w:type="gramStart"/>
      <w:r>
        <w:rPr>
          <w:rFonts w:ascii="Times New Roman" w:hAnsi="Times New Roman" w:cs="Times New Roman"/>
          <w:sz w:val="24"/>
          <w:szCs w:val="24"/>
        </w:rPr>
        <w:t>Richard</w:t>
      </w:r>
      <w:proofErr w:type="gramEnd"/>
    </w:p>
    <w:p w14:paraId="541A9371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Dolfyn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Yardley, Worcestershire(q.v.).</w:t>
      </w:r>
    </w:p>
    <w:p w14:paraId="1A9747DF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(Michaelmas term 1483)</w:t>
      </w:r>
    </w:p>
    <w:p w14:paraId="38ACE61E" w14:textId="77777777" w:rsidR="000A7998" w:rsidRDefault="000A7998" w:rsidP="000A7998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http://www.uh.edu/waalt/index.php/CP40/886 )</w:t>
      </w:r>
      <w:proofErr w:type="gramEnd"/>
    </w:p>
    <w:p w14:paraId="5C04D7E6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</w:p>
    <w:p w14:paraId="40DB8BF0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</w:p>
    <w:p w14:paraId="419459EB" w14:textId="77777777" w:rsidR="000A7998" w:rsidRDefault="000A7998" w:rsidP="000A79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2019</w:t>
      </w:r>
    </w:p>
    <w:p w14:paraId="4E0309B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B4F49" w14:textId="77777777" w:rsidR="000A7998" w:rsidRDefault="000A7998" w:rsidP="009139A6">
      <w:r>
        <w:separator/>
      </w:r>
    </w:p>
  </w:endnote>
  <w:endnote w:type="continuationSeparator" w:id="0">
    <w:p w14:paraId="4D2DD12C" w14:textId="77777777" w:rsidR="000A7998" w:rsidRDefault="000A79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C43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F1F4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268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7E760" w14:textId="77777777" w:rsidR="000A7998" w:rsidRDefault="000A7998" w:rsidP="009139A6">
      <w:r>
        <w:separator/>
      </w:r>
    </w:p>
  </w:footnote>
  <w:footnote w:type="continuationSeparator" w:id="0">
    <w:p w14:paraId="43D2717C" w14:textId="77777777" w:rsidR="000A7998" w:rsidRDefault="000A79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9D58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CCEF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B4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998"/>
    <w:rsid w:val="000666E0"/>
    <w:rsid w:val="000A799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6E3B0"/>
  <w15:chartTrackingRefBased/>
  <w15:docId w15:val="{8D6E7969-BA08-423F-B988-45C2E7D9D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998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2021-05-31T10:43:00Z</dcterms:created>
  <dcterms:modified xsi:type="dcterms:W3CDTF">2021-05-31T10:44:00Z</dcterms:modified>
</cp:coreProperties>
</file>